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B16CE" w14:textId="77777777" w:rsidR="00916871" w:rsidRDefault="00916871" w:rsidP="0091687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JOHNSONE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fl.1423)</w:t>
      </w:r>
    </w:p>
    <w:p w14:paraId="4586C3DD" w14:textId="77777777" w:rsidR="00916871" w:rsidRDefault="00916871" w:rsidP="0091687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Smith.</w:t>
      </w:r>
    </w:p>
    <w:p w14:paraId="5E14C5C2" w14:textId="77777777" w:rsidR="00916871" w:rsidRDefault="00916871" w:rsidP="00916871">
      <w:pPr>
        <w:pStyle w:val="NoSpacing"/>
        <w:rPr>
          <w:rFonts w:cs="Times New Roman"/>
          <w:szCs w:val="24"/>
        </w:rPr>
      </w:pPr>
    </w:p>
    <w:p w14:paraId="5DF38076" w14:textId="77777777" w:rsidR="00916871" w:rsidRDefault="00916871" w:rsidP="00916871">
      <w:pPr>
        <w:pStyle w:val="NoSpacing"/>
        <w:rPr>
          <w:rFonts w:cs="Times New Roman"/>
          <w:szCs w:val="24"/>
        </w:rPr>
      </w:pPr>
    </w:p>
    <w:p w14:paraId="619418AA" w14:textId="77777777" w:rsidR="00916871" w:rsidRDefault="00916871" w:rsidP="0091687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Nov.1423</w:t>
      </w:r>
      <w:r>
        <w:rPr>
          <w:rFonts w:cs="Times New Roman"/>
          <w:szCs w:val="24"/>
        </w:rPr>
        <w:tab/>
        <w:t xml:space="preserve">He, John </w:t>
      </w:r>
      <w:proofErr w:type="spellStart"/>
      <w:r>
        <w:rPr>
          <w:rFonts w:cs="Times New Roman"/>
          <w:szCs w:val="24"/>
        </w:rPr>
        <w:t>Thurlade</w:t>
      </w:r>
      <w:proofErr w:type="spellEnd"/>
      <w:r>
        <w:rPr>
          <w:rFonts w:cs="Times New Roman"/>
          <w:szCs w:val="24"/>
        </w:rPr>
        <w:t xml:space="preserve">(q.v.) and John </w:t>
      </w:r>
      <w:proofErr w:type="spellStart"/>
      <w:r>
        <w:rPr>
          <w:rFonts w:cs="Times New Roman"/>
          <w:szCs w:val="24"/>
        </w:rPr>
        <w:t>Robynys</w:t>
      </w:r>
      <w:proofErr w:type="spellEnd"/>
      <w:r>
        <w:rPr>
          <w:rFonts w:cs="Times New Roman"/>
          <w:szCs w:val="24"/>
        </w:rPr>
        <w:t xml:space="preserve">(q.v.) were sworn </w:t>
      </w:r>
      <w:proofErr w:type="gramStart"/>
      <w:r>
        <w:rPr>
          <w:rFonts w:cs="Times New Roman"/>
          <w:szCs w:val="24"/>
        </w:rPr>
        <w:t>Masters</w:t>
      </w:r>
      <w:proofErr w:type="gramEnd"/>
    </w:p>
    <w:p w14:paraId="09831DE2" w14:textId="77777777" w:rsidR="00916871" w:rsidRDefault="00916871" w:rsidP="0091687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the Smiths.</w:t>
      </w:r>
    </w:p>
    <w:p w14:paraId="061E1EB4" w14:textId="77777777" w:rsidR="00916871" w:rsidRDefault="00916871" w:rsidP="0091687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(“Calendar of Letter-Books of the City of London: K” folio 20b)</w:t>
      </w:r>
    </w:p>
    <w:p w14:paraId="4C8C8A53" w14:textId="77777777" w:rsidR="00916871" w:rsidRDefault="00916871" w:rsidP="00916871">
      <w:pPr>
        <w:pStyle w:val="NoSpacing"/>
        <w:rPr>
          <w:rFonts w:cs="Times New Roman"/>
          <w:szCs w:val="24"/>
        </w:rPr>
      </w:pPr>
    </w:p>
    <w:p w14:paraId="46A36F10" w14:textId="77777777" w:rsidR="00916871" w:rsidRDefault="00916871" w:rsidP="00916871">
      <w:pPr>
        <w:pStyle w:val="NoSpacing"/>
        <w:rPr>
          <w:rFonts w:cs="Times New Roman"/>
          <w:szCs w:val="24"/>
        </w:rPr>
      </w:pPr>
    </w:p>
    <w:p w14:paraId="06E89BA6" w14:textId="77777777" w:rsidR="00916871" w:rsidRPr="00124B5F" w:rsidRDefault="00916871" w:rsidP="0091687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June 2023</w:t>
      </w:r>
    </w:p>
    <w:p w14:paraId="226D2BE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CCA39" w14:textId="77777777" w:rsidR="00916871" w:rsidRDefault="00916871" w:rsidP="009139A6">
      <w:r>
        <w:separator/>
      </w:r>
    </w:p>
  </w:endnote>
  <w:endnote w:type="continuationSeparator" w:id="0">
    <w:p w14:paraId="755BC6D5" w14:textId="77777777" w:rsidR="00916871" w:rsidRDefault="0091687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5887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37E7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B4E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9EAEC" w14:textId="77777777" w:rsidR="00916871" w:rsidRDefault="00916871" w:rsidP="009139A6">
      <w:r>
        <w:separator/>
      </w:r>
    </w:p>
  </w:footnote>
  <w:footnote w:type="continuationSeparator" w:id="0">
    <w:p w14:paraId="4513AB28" w14:textId="77777777" w:rsidR="00916871" w:rsidRDefault="0091687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FB05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C7E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E42E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871"/>
    <w:rsid w:val="000666E0"/>
    <w:rsid w:val="002510B7"/>
    <w:rsid w:val="005C130B"/>
    <w:rsid w:val="00826F5C"/>
    <w:rsid w:val="009139A6"/>
    <w:rsid w:val="00916871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71A8E"/>
  <w15:chartTrackingRefBased/>
  <w15:docId w15:val="{9FD57C92-D714-48F7-97F8-D4E38FE33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2023-06-06T08:02:00Z</dcterms:created>
  <dcterms:modified xsi:type="dcterms:W3CDTF">2023-06-06T08:02:00Z</dcterms:modified>
</cp:coreProperties>
</file>